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253D3">
        <w:rPr>
          <w:b/>
          <w:noProof/>
          <w:sz w:val="24"/>
        </w:rPr>
        <w:t>SA2</w:t>
      </w:r>
      <w:r w:rsidR="00C66BA2">
        <w:rPr>
          <w:b/>
          <w:noProof/>
          <w:sz w:val="24"/>
        </w:rPr>
        <w:t xml:space="preserve"> </w:t>
      </w:r>
      <w:r>
        <w:rPr>
          <w:b/>
          <w:noProof/>
          <w:sz w:val="24"/>
        </w:rPr>
        <w:t>Meeting #</w:t>
      </w:r>
      <w:r w:rsidR="00D253D3">
        <w:rPr>
          <w:b/>
          <w:noProof/>
          <w:sz w:val="24"/>
        </w:rPr>
        <w:t>13</w:t>
      </w:r>
      <w:r w:rsidR="00AD53A0">
        <w:rPr>
          <w:b/>
          <w:noProof/>
          <w:sz w:val="24"/>
        </w:rPr>
        <w:t>4</w:t>
      </w:r>
      <w:r>
        <w:rPr>
          <w:b/>
          <w:i/>
          <w:noProof/>
          <w:sz w:val="28"/>
        </w:rPr>
        <w:tab/>
      </w:r>
      <w:r w:rsidR="002A096A" w:rsidRPr="002A096A">
        <w:rPr>
          <w:b/>
          <w:i/>
          <w:noProof/>
          <w:sz w:val="28"/>
        </w:rPr>
        <w:t>S2-1907617</w:t>
      </w:r>
    </w:p>
    <w:p w:rsidR="001E41F3" w:rsidRDefault="00AD53A0"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Pr>
          <w:b/>
          <w:noProof/>
          <w:sz w:val="24"/>
        </w:rPr>
        <w:t>June</w:t>
      </w:r>
      <w:r w:rsidR="00D253D3">
        <w:rPr>
          <w:b/>
          <w:noProof/>
          <w:sz w:val="24"/>
        </w:rPr>
        <w:t xml:space="preserve"> </w:t>
      </w:r>
      <w:r>
        <w:rPr>
          <w:b/>
          <w:noProof/>
          <w:sz w:val="24"/>
        </w:rPr>
        <w:t>24</w:t>
      </w:r>
      <w:r w:rsidR="00D253D3" w:rsidRPr="00D253D3">
        <w:rPr>
          <w:b/>
          <w:noProof/>
          <w:sz w:val="24"/>
          <w:vertAlign w:val="superscript"/>
        </w:rPr>
        <w:t>th</w:t>
      </w:r>
      <w:r w:rsidR="00D253D3">
        <w:rPr>
          <w:b/>
          <w:noProof/>
          <w:sz w:val="24"/>
        </w:rPr>
        <w:t xml:space="preserve"> –</w:t>
      </w:r>
      <w:r w:rsidR="00547111">
        <w:rPr>
          <w:b/>
          <w:noProof/>
          <w:sz w:val="24"/>
        </w:rPr>
        <w:t xml:space="preserve"> </w:t>
      </w:r>
      <w:r>
        <w:rPr>
          <w:b/>
          <w:noProof/>
          <w:sz w:val="24"/>
        </w:rPr>
        <w:t>June 28</w:t>
      </w:r>
      <w:r w:rsidR="00D253D3" w:rsidRPr="00D253D3">
        <w:rPr>
          <w:b/>
          <w:noProof/>
          <w:sz w:val="24"/>
          <w:vertAlign w:val="superscript"/>
        </w:rPr>
        <w:t>th</w:t>
      </w:r>
      <w:r w:rsidR="00D253D3">
        <w:rPr>
          <w:b/>
          <w:noProof/>
          <w:sz w:val="24"/>
        </w:rPr>
        <w:t xml:space="preserve"> </w:t>
      </w:r>
      <w:r w:rsidR="005B1D14">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B77" w:rsidP="00E13F3D">
            <w:pPr>
              <w:pStyle w:val="CRCoverPage"/>
              <w:spacing w:after="0"/>
              <w:jc w:val="right"/>
              <w:rPr>
                <w:b/>
                <w:noProof/>
                <w:sz w:val="28"/>
              </w:rPr>
            </w:pPr>
            <w:r>
              <w:rPr>
                <w:b/>
                <w:noProof/>
                <w:sz w:val="28"/>
              </w:rPr>
              <w:t>23.273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A096A" w:rsidP="00547111">
            <w:pPr>
              <w:pStyle w:val="CRCoverPage"/>
              <w:spacing w:after="0"/>
              <w:rPr>
                <w:noProof/>
              </w:rPr>
            </w:pPr>
            <w:r>
              <w:rPr>
                <w:b/>
                <w:noProof/>
                <w:sz w:val="28"/>
              </w:rPr>
              <w:t>0027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3B7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096A">
            <w:pPr>
              <w:pStyle w:val="CRCoverPage"/>
              <w:spacing w:after="0"/>
              <w:jc w:val="center"/>
              <w:rPr>
                <w:noProof/>
                <w:sz w:val="28"/>
              </w:rPr>
            </w:pPr>
            <w:r>
              <w:rPr>
                <w:b/>
                <w:noProof/>
                <w:sz w:val="28"/>
              </w:rPr>
              <w:t>16</w:t>
            </w:r>
            <w:r w:rsidR="00AD53A0">
              <w:rPr>
                <w:b/>
                <w:noProof/>
                <w:sz w:val="28"/>
              </w:rPr>
              <w:t>.0</w:t>
            </w:r>
            <w:r w:rsidR="00EA3B7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0BD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7546">
            <w:pPr>
              <w:pStyle w:val="CRCoverPage"/>
              <w:spacing w:after="0"/>
              <w:ind w:left="100"/>
              <w:rPr>
                <w:noProof/>
              </w:rPr>
            </w:pPr>
            <w:r w:rsidRPr="003D7546">
              <w:rPr>
                <w:noProof/>
              </w:rPr>
              <w:t>Completion of Unified Location Service Ex</w:t>
            </w:r>
            <w:r>
              <w:rPr>
                <w:noProof/>
              </w:rPr>
              <w:t>posure Procedure for TS 23.273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w:t>
            </w:r>
            <w:r w:rsidRPr="00AD53A0">
              <w:t xml:space="preserve"> </w:t>
            </w:r>
            <w:r w:rsidRPr="00AD53A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D53A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D53A0" w:rsidRDefault="00AD53A0" w:rsidP="00AD53A0">
            <w:pPr>
              <w:pStyle w:val="CRCoverPage"/>
              <w:spacing w:after="0"/>
              <w:rPr>
                <w:noProof/>
              </w:rPr>
            </w:pPr>
            <w:r w:rsidRPr="00AD53A0">
              <w:rPr>
                <w:noProof/>
              </w:rPr>
              <w:t xml:space="preserve">  </w:t>
            </w:r>
            <w:r w:rsidR="00677A67">
              <w:rPr>
                <w:rFonts w:cs="Arial"/>
              </w:rPr>
              <w:t>5G_eLCS</w:t>
            </w:r>
            <w:bookmarkStart w:id="1" w:name="_GoBack"/>
            <w:bookmarkEnd w:id="1"/>
          </w:p>
        </w:tc>
        <w:tc>
          <w:tcPr>
            <w:tcW w:w="567" w:type="dxa"/>
            <w:tcBorders>
              <w:left w:val="nil"/>
            </w:tcBorders>
          </w:tcPr>
          <w:p w:rsidR="001E41F3" w:rsidRPr="00AD53A0"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2019-5-28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D53A0" w:rsidRDefault="001E41F3">
            <w:pPr>
              <w:pStyle w:val="CRCoverPage"/>
              <w:spacing w:after="0"/>
              <w:rPr>
                <w:noProof/>
                <w:sz w:val="8"/>
                <w:szCs w:val="8"/>
              </w:rPr>
            </w:pPr>
          </w:p>
        </w:tc>
        <w:tc>
          <w:tcPr>
            <w:tcW w:w="2267" w:type="dxa"/>
            <w:gridSpan w:val="2"/>
          </w:tcPr>
          <w:p w:rsidR="001E41F3" w:rsidRPr="00AD53A0"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AD53A0" w:rsidRDefault="001E41F3">
            <w:pPr>
              <w:pStyle w:val="CRCoverPage"/>
              <w:spacing w:after="0"/>
              <w:rPr>
                <w:b/>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D53A0" w:rsidRDefault="00AD53A0" w:rsidP="00AD53A0">
            <w:pPr>
              <w:pStyle w:val="CRCoverPage"/>
              <w:spacing w:after="0"/>
              <w:ind w:right="-609"/>
              <w:rPr>
                <w:noProof/>
              </w:rPr>
            </w:pPr>
            <w:r w:rsidRPr="00AD53A0">
              <w:rPr>
                <w:noProof/>
              </w:rPr>
              <w:t xml:space="preserve">  F</w:t>
            </w:r>
          </w:p>
        </w:tc>
        <w:tc>
          <w:tcPr>
            <w:tcW w:w="3402" w:type="dxa"/>
            <w:gridSpan w:val="5"/>
            <w:tcBorders>
              <w:left w:val="nil"/>
            </w:tcBorders>
          </w:tcPr>
          <w:p w:rsidR="001E41F3" w:rsidRPr="00AD53A0"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1053" w:rsidRDefault="00F51053" w:rsidP="00F51053">
            <w:pPr>
              <w:pStyle w:val="CRCoverPage"/>
              <w:tabs>
                <w:tab w:val="left" w:pos="1555"/>
              </w:tabs>
              <w:spacing w:after="0"/>
              <w:ind w:left="100"/>
              <w:rPr>
                <w:noProof/>
              </w:rPr>
            </w:pPr>
            <w:r>
              <w:rPr>
                <w:noProof/>
              </w:rPr>
              <w:t>As agreed in the last several meetings, the Unified Location Service Exposure Procedure supports LDR type service. T</w:t>
            </w:r>
            <w:r w:rsidR="00AE723A">
              <w:rPr>
                <w:noProof/>
              </w:rPr>
              <w:t>here may be several</w:t>
            </w:r>
            <w:r w:rsidRPr="00F51053">
              <w:rPr>
                <w:noProof/>
              </w:rPr>
              <w:t xml:space="preserve"> different LDR service request connections between NEF an</w:t>
            </w:r>
            <w:r w:rsidR="00AE723A">
              <w:rPr>
                <w:noProof/>
              </w:rPr>
              <w:t>d AF&amp;NF simultaneously, thus LMF</w:t>
            </w:r>
            <w:r w:rsidRPr="00F51053">
              <w:rPr>
                <w:noProof/>
              </w:rPr>
              <w:t xml:space="preserve"> </w:t>
            </w:r>
            <w:r w:rsidR="00351AD9">
              <w:rPr>
                <w:noProof/>
              </w:rPr>
              <w:t>should allocate one reference number</w:t>
            </w:r>
            <w:r w:rsidRPr="00F51053">
              <w:rPr>
                <w:noProof/>
              </w:rPr>
              <w:t xml:space="preserve"> for each specific LDR service request</w:t>
            </w:r>
            <w:r>
              <w:rPr>
                <w:noProof/>
              </w:rPr>
              <w:t xml:space="preserve"> and include such reference </w:t>
            </w:r>
            <w:r w:rsidR="00351AD9">
              <w:rPr>
                <w:noProof/>
              </w:rPr>
              <w:t>number</w:t>
            </w:r>
            <w:r>
              <w:rPr>
                <w:noProof/>
              </w:rPr>
              <w:t xml:space="preserve"> into the LDR service response</w:t>
            </w:r>
            <w:r w:rsidRPr="00F51053">
              <w:rPr>
                <w:noProof/>
              </w:rPr>
              <w:t>, so that when the subsequent LDR service response message arriving, the AF&amp;NF woul</w:t>
            </w:r>
            <w:r w:rsidR="00AE723A">
              <w:rPr>
                <w:noProof/>
              </w:rPr>
              <w:t xml:space="preserve">d know which service request this response </w:t>
            </w:r>
            <w:r w:rsidRPr="00F51053">
              <w:rPr>
                <w:noProof/>
              </w:rPr>
              <w:t>corresponds to.</w:t>
            </w:r>
            <w:r>
              <w:rPr>
                <w:noProof/>
              </w:rPr>
              <w:t xml:space="preserve"> </w:t>
            </w:r>
          </w:p>
          <w:p w:rsidR="00BA6244" w:rsidRDefault="00BA6244" w:rsidP="00BA6244">
            <w:pPr>
              <w:pStyle w:val="CRCoverPage"/>
              <w:tabs>
                <w:tab w:val="left" w:pos="1555"/>
              </w:tabs>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555C7">
            <w:pPr>
              <w:pStyle w:val="CRCoverPage"/>
              <w:spacing w:after="0"/>
              <w:ind w:left="100"/>
              <w:rPr>
                <w:noProof/>
              </w:rPr>
            </w:pPr>
            <w:r>
              <w:rPr>
                <w:noProof/>
              </w:rPr>
              <w:t>Add LDR reference ID into the</w:t>
            </w:r>
            <w:r w:rsidR="00626A70">
              <w:rPr>
                <w:noProof/>
              </w:rPr>
              <w:t xml:space="preserve"> service response that NEF return back</w:t>
            </w:r>
            <w:r>
              <w:rPr>
                <w:noProof/>
              </w:rPr>
              <w:t xml:space="preserve"> to external 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1053">
            <w:pPr>
              <w:pStyle w:val="CRCoverPage"/>
              <w:spacing w:after="0"/>
              <w:ind w:left="100"/>
              <w:rPr>
                <w:noProof/>
              </w:rPr>
            </w:pPr>
            <w:r>
              <w:rPr>
                <w:noProof/>
              </w:rPr>
              <w:t>Incomplete</w:t>
            </w:r>
            <w:r w:rsidR="00782FEA">
              <w:rPr>
                <w:noProof/>
              </w:rPr>
              <w:t xml:space="preserve"> </w:t>
            </w:r>
            <w:r w:rsidRPr="003D7546">
              <w:rPr>
                <w:noProof/>
              </w:rPr>
              <w:t>Unified Location Service Ex</w:t>
            </w:r>
            <w:r>
              <w:rPr>
                <w:noProof/>
              </w:rPr>
              <w:t xml:space="preserve">posure </w:t>
            </w:r>
            <w:r w:rsidR="00782FEA">
              <w:rPr>
                <w:noProof/>
              </w:rPr>
              <w:t>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1D14">
            <w:pPr>
              <w:pStyle w:val="CRCoverPage"/>
              <w:spacing w:after="0"/>
              <w:ind w:left="100"/>
              <w:rPr>
                <w:noProof/>
              </w:rPr>
            </w:pPr>
            <w:r>
              <w:rPr>
                <w:noProof/>
              </w:rPr>
              <w:t>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FEA" w:rsidRPr="008C362F" w:rsidRDefault="00782FEA" w:rsidP="00782F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3D7546" w:rsidRPr="00927E9E" w:rsidRDefault="003D7546" w:rsidP="003D7546">
      <w:pPr>
        <w:pStyle w:val="2"/>
        <w:rPr>
          <w:rFonts w:eastAsia="宋体"/>
          <w:lang w:eastAsia="zh-CN"/>
        </w:rPr>
      </w:pPr>
      <w:bookmarkStart w:id="3" w:name="_Toc9927021"/>
      <w:r w:rsidRPr="00927E9E">
        <w:rPr>
          <w:rFonts w:eastAsia="宋体" w:hint="eastAsia"/>
          <w:lang w:eastAsia="zh-CN"/>
        </w:rPr>
        <w:t>6</w:t>
      </w:r>
      <w:r w:rsidRPr="00927E9E">
        <w:rPr>
          <w:lang w:eastAsia="ko-KR"/>
        </w:rPr>
        <w:t>.</w:t>
      </w:r>
      <w:r w:rsidRPr="00927E9E">
        <w:rPr>
          <w:rFonts w:hint="eastAsia"/>
          <w:lang w:eastAsia="ko-KR"/>
        </w:rPr>
        <w:t>5</w:t>
      </w:r>
      <w:r w:rsidRPr="00927E9E">
        <w:rPr>
          <w:lang w:eastAsia="ko-KR"/>
        </w:rPr>
        <w:tab/>
      </w:r>
      <w:r w:rsidRPr="00927E9E">
        <w:rPr>
          <w:rFonts w:hint="eastAsia"/>
          <w:lang w:eastAsia="ko-KR"/>
        </w:rPr>
        <w:t>Unified Location Service Exposure Procedure</w:t>
      </w:r>
      <w:bookmarkEnd w:id="3"/>
    </w:p>
    <w:p w:rsidR="003D7546" w:rsidRPr="00927E9E" w:rsidRDefault="003D7546" w:rsidP="003D7546">
      <w:pPr>
        <w:pStyle w:val="3"/>
      </w:pPr>
      <w:bookmarkStart w:id="4" w:name="_Toc9927022"/>
      <w:r w:rsidRPr="00927E9E">
        <w:t>6.5.1</w:t>
      </w:r>
      <w:r w:rsidRPr="00927E9E">
        <w:tab/>
        <w:t>Unified Location Service Exposure Procedure without routing by a UDM</w:t>
      </w:r>
      <w:bookmarkEnd w:id="4"/>
    </w:p>
    <w:p w:rsidR="003D7546" w:rsidRPr="00927E9E" w:rsidRDefault="003D7546" w:rsidP="003D7546">
      <w:r w:rsidRPr="00927E9E">
        <w:t>Figure 6.5.1-1 shows a unified location service exposure procedure provided by an NEF in an HPLMN for a target UE to an NF in the HPLMN or to an external AF outside the HPLMN. The procedure enables a request for an immediate location or for a deferred location for a target UE.</w:t>
      </w:r>
    </w:p>
    <w:p w:rsidR="003D7546" w:rsidRPr="00927E9E" w:rsidRDefault="003D7546" w:rsidP="003D7546">
      <w:pPr>
        <w:pStyle w:val="TH"/>
        <w:rPr>
          <w:rFonts w:eastAsia="宋体"/>
          <w:lang w:eastAsia="zh-CN"/>
        </w:rPr>
      </w:pPr>
      <w:r w:rsidRPr="00927E9E">
        <w:object w:dxaOrig="13876" w:dyaOrig="1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546.1pt" o:ole="">
            <v:imagedata r:id="rId12" o:title=""/>
          </v:shape>
          <o:OLEObject Type="Embed" ProgID="Visio.Drawing.15" ShapeID="_x0000_i1025" DrawAspect="Content" ObjectID="_1622401267" r:id="rId13"/>
        </w:object>
      </w:r>
    </w:p>
    <w:p w:rsidR="003D7546" w:rsidRPr="00927E9E" w:rsidRDefault="003D7546" w:rsidP="003D7546">
      <w:pPr>
        <w:pStyle w:val="TF"/>
      </w:pPr>
      <w:r w:rsidRPr="00927E9E">
        <w:t>Figure 6.5.1-1: Unified Location Service Exposure Procedure without routing by a UDM</w:t>
      </w:r>
    </w:p>
    <w:p w:rsidR="00AE723A" w:rsidRDefault="00AE723A" w:rsidP="003D7546">
      <w:pPr>
        <w:pStyle w:val="B1"/>
      </w:pPr>
    </w:p>
    <w:p w:rsidR="00AE723A" w:rsidRPr="001216A7" w:rsidRDefault="00AE723A" w:rsidP="00AE723A">
      <w:pPr>
        <w:pStyle w:val="B1"/>
      </w:pPr>
      <w:r w:rsidRPr="001216A7">
        <w:t>1a.</w:t>
      </w:r>
      <w:r w:rsidRPr="001216A7">
        <w:tab/>
        <w:t>An external AF sends an LCS Service Request to an NEF in the HPLMN for a target UE using an NEF API and includes an identification of the UE (e.g. SUPI or GPSI) and details of the location request such as whether a current or last know immediate location or a deferred location is requested, the location accuracy and response time, LDR request information and other information applicable to the type of request.</w:t>
      </w:r>
    </w:p>
    <w:p w:rsidR="00AE723A" w:rsidRPr="001216A7" w:rsidRDefault="00AE723A" w:rsidP="00AE723A">
      <w:pPr>
        <w:pStyle w:val="B1"/>
      </w:pPr>
      <w:r w:rsidRPr="001216A7">
        <w:t>1b.</w:t>
      </w:r>
      <w:r w:rsidRPr="001216A7">
        <w:tab/>
      </w:r>
      <w:proofErr w:type="gramStart"/>
      <w:r w:rsidRPr="001216A7">
        <w:t>As</w:t>
      </w:r>
      <w:proofErr w:type="gramEnd"/>
      <w:r w:rsidRPr="001216A7">
        <w:t xml:space="preserve"> an alternative to step 1a, a consumer NF in the HPLMN for a target UE invokes an </w:t>
      </w:r>
      <w:proofErr w:type="spellStart"/>
      <w:r w:rsidRPr="001216A7">
        <w:t>Nnef_ProvideLocation</w:t>
      </w:r>
      <w:proofErr w:type="spellEnd"/>
      <w:r w:rsidRPr="001216A7">
        <w:t xml:space="preserve"> Request service operation towards an NEF in the HPLMN and includes a global identification of the UE (e.g. SUPI or GPSI) and details of the location request as in step 1a.</w:t>
      </w:r>
    </w:p>
    <w:p w:rsidR="00AE723A" w:rsidRPr="001216A7" w:rsidRDefault="00AE723A" w:rsidP="00AE723A">
      <w:pPr>
        <w:pStyle w:val="B1"/>
      </w:pPr>
      <w:r w:rsidRPr="001216A7">
        <w:t>2.</w:t>
      </w:r>
      <w:r w:rsidRPr="001216A7">
        <w:tab/>
        <w:t xml:space="preserve">Based on the service requirements in step 1a or step 1b (e.g. location </w:t>
      </w:r>
      <w:proofErr w:type="spellStart"/>
      <w:r w:rsidRPr="001216A7">
        <w:t>QoS</w:t>
      </w:r>
      <w:proofErr w:type="spellEnd"/>
      <w:r w:rsidRPr="001216A7">
        <w:t xml:space="preserve"> and whether an immediate or deferred location is requested) and on the availability of GMLC versus AMF based location service, the NEF determines whether the location request in step 1a or step 1b can be mapped to a GMLC based location service or to an AMF location event exposure service. The NEF determines to use whichever mapping is supported or, when both mappings are supported, may employ implementation or operator dependent procedures to make a choice. When a GMLC based location service is determined, steps 3-6 are performed and steps 7-14 are omitted. When an AMF location event exposure service is determined, steps 7-14 are performed and steps 3-6 are omitted.</w:t>
      </w:r>
    </w:p>
    <w:p w:rsidR="00AE723A" w:rsidRPr="001216A7" w:rsidRDefault="00AE723A" w:rsidP="00AE723A">
      <w:pPr>
        <w:pStyle w:val="NO"/>
        <w:rPr>
          <w:lang w:val="en-US"/>
        </w:rPr>
      </w:pPr>
      <w:r w:rsidRPr="001216A7">
        <w:rPr>
          <w:lang w:val="en-US"/>
        </w:rPr>
        <w:t>NOTE 1:</w:t>
      </w:r>
      <w:r w:rsidRPr="001216A7">
        <w:rPr>
          <w:lang w:val="en-US"/>
        </w:rPr>
        <w:tab/>
        <w:t xml:space="preserve">The NEF may take the potential load to the system, e.g. AMF/UDM load, or GMLC load, into consideration when deciding which location service to use, or whether to reject the request from NF or AF. The NEF may also take into account </w:t>
      </w:r>
      <w:proofErr w:type="spellStart"/>
      <w:r w:rsidRPr="001216A7">
        <w:rPr>
          <w:lang w:val="en-US"/>
        </w:rPr>
        <w:t>QoS</w:t>
      </w:r>
      <w:proofErr w:type="spellEnd"/>
      <w:r w:rsidRPr="001216A7">
        <w:rPr>
          <w:lang w:val="en-US"/>
        </w:rPr>
        <w:t xml:space="preserve">. For example, when </w:t>
      </w:r>
      <w:proofErr w:type="spellStart"/>
      <w:r w:rsidRPr="001216A7">
        <w:rPr>
          <w:lang w:val="en-US"/>
        </w:rPr>
        <w:t>QoS</w:t>
      </w:r>
      <w:proofErr w:type="spellEnd"/>
      <w:r w:rsidRPr="001216A7">
        <w:rPr>
          <w:lang w:val="en-US"/>
        </w:rPr>
        <w:t xml:space="preserve"> accuracy exceeds cell ID, the GMLC location service shall be used if available.</w:t>
      </w:r>
    </w:p>
    <w:p w:rsidR="00AE723A" w:rsidRPr="001216A7" w:rsidRDefault="00AE723A" w:rsidP="00AE723A">
      <w:pPr>
        <w:pStyle w:val="B1"/>
      </w:pPr>
      <w:r w:rsidRPr="001216A7">
        <w:t>3.</w:t>
      </w:r>
      <w:r w:rsidRPr="001216A7">
        <w:tab/>
        <w:t xml:space="preserve">When a GMLC based location service is determined in step 2, the NEF invokes an </w:t>
      </w:r>
      <w:proofErr w:type="spellStart"/>
      <w:r w:rsidRPr="001216A7">
        <w:t>Ngmlc_ProvideLocation</w:t>
      </w:r>
      <w:proofErr w:type="spellEnd"/>
      <w:r w:rsidRPr="001216A7">
        <w:t xml:space="preserve"> Request service operation towards an H-GMLC in the HPLMN. The service operation may include all of the information received from the AF or NF in step 1a or 1b.</w:t>
      </w:r>
    </w:p>
    <w:p w:rsidR="00AE723A" w:rsidRPr="001216A7" w:rsidRDefault="00AE723A" w:rsidP="00AE723A">
      <w:pPr>
        <w:pStyle w:val="B1"/>
      </w:pPr>
      <w:r w:rsidRPr="001216A7">
        <w:t>4.</w:t>
      </w:r>
      <w:r w:rsidRPr="001216A7">
        <w:tab/>
        <w:t>For a request for an immediate location, the H-GMLC performs steps 2-10 of the 5GC-MT-LR procedure in clause 6.1.1 in the case of regulatory location or steps 2-22 of the 5GC-MT-LR procedure in clause 6.1.2 in the case of commercial location. For a request for deferred location, the H-GMLC performs steps 2-31 of the deferred 5GC-MT-LR procedure for periodic, triggered or UE available location events in clause 6.3.1.</w:t>
      </w:r>
    </w:p>
    <w:p w:rsidR="00AE723A" w:rsidRPr="001216A7" w:rsidRDefault="00AE723A" w:rsidP="00AE723A">
      <w:pPr>
        <w:pStyle w:val="B1"/>
      </w:pPr>
      <w:r w:rsidRPr="001216A7">
        <w:t>5.</w:t>
      </w:r>
      <w:r w:rsidRPr="001216A7">
        <w:tab/>
        <w:t xml:space="preserve">The H-GMLC invokes an </w:t>
      </w:r>
      <w:proofErr w:type="spellStart"/>
      <w:r w:rsidRPr="001216A7">
        <w:t>Ngmlc_ProvideLocation</w:t>
      </w:r>
      <w:proofErr w:type="spellEnd"/>
      <w:r w:rsidRPr="001216A7">
        <w:t xml:space="preserve"> Response service operation towards the NEF to confirm the request in step 3 for a request for deferred location or to return the UE location for a request for an immediate location.</w:t>
      </w:r>
    </w:p>
    <w:p w:rsidR="00AE723A" w:rsidRPr="001216A7" w:rsidRDefault="00AE723A" w:rsidP="00AE723A">
      <w:pPr>
        <w:pStyle w:val="B1"/>
      </w:pPr>
      <w:r w:rsidRPr="001216A7">
        <w:t>6.</w:t>
      </w:r>
      <w:r w:rsidRPr="001216A7">
        <w:tab/>
        <w:t xml:space="preserve">If deferred location was requested in step 1, the H-GMLC invokes one or more </w:t>
      </w:r>
      <w:proofErr w:type="spellStart"/>
      <w:r w:rsidRPr="001216A7">
        <w:t>Ngmlc_LocationEvent</w:t>
      </w:r>
      <w:proofErr w:type="spellEnd"/>
      <w:r w:rsidRPr="001216A7">
        <w:t xml:space="preserve"> Notify service operations towards the NEF, to convey a single UE location in the case of deferred location for the UE available event or to convey an indication of location activation in the UE followed by one or more location event reports in the case of deferred location for periodic or triggered location events.</w:t>
      </w:r>
    </w:p>
    <w:p w:rsidR="00AE723A" w:rsidRPr="001216A7" w:rsidRDefault="00AE723A" w:rsidP="00AE723A">
      <w:pPr>
        <w:pStyle w:val="B1"/>
      </w:pPr>
      <w:r w:rsidRPr="001216A7">
        <w:t>7.</w:t>
      </w:r>
      <w:r w:rsidRPr="001216A7">
        <w:tab/>
        <w:t xml:space="preserve">When an AMF location event exposure service is determined in step 2, if the NEF needs to verify the target UE privacy requirements, the NEF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NEF checks the privacy settings. If the target UE is not allowed to be located, steps 8-14 are skipped.</w:t>
      </w:r>
    </w:p>
    <w:p w:rsidR="00AE723A" w:rsidRPr="001216A7" w:rsidRDefault="00AE723A" w:rsidP="00AE723A">
      <w:pPr>
        <w:pStyle w:val="NO"/>
        <w:rPr>
          <w:lang w:val="en-US"/>
        </w:rPr>
      </w:pPr>
      <w:r w:rsidRPr="001216A7">
        <w:rPr>
          <w:lang w:val="en-US"/>
        </w:rPr>
        <w:t>NOTE 2:</w:t>
      </w:r>
      <w:r w:rsidRPr="001216A7">
        <w:rPr>
          <w:lang w:val="en-US"/>
        </w:rPr>
        <w:tab/>
        <w:t>The AMF location event exposure service does not support a real time query to the UE to verify UE privacy requirement by the user. If the NEF finds this is needed, the NEF either selects a GMLC location service or returns an error to the external AF or NF.</w:t>
      </w:r>
    </w:p>
    <w:p w:rsidR="00AE723A" w:rsidRPr="001216A7" w:rsidRDefault="00AE723A" w:rsidP="00AE723A">
      <w:pPr>
        <w:pStyle w:val="B1"/>
      </w:pPr>
      <w:r w:rsidRPr="001216A7">
        <w:t>8.</w:t>
      </w:r>
      <w:r w:rsidRPr="001216A7">
        <w:tab/>
        <w:t xml:space="preserve">The NEF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If the location request is an immediate location request, the NEF checks the country codes of the serving node addresses. If the NEF finds out the current AMF locates out of the service coverage, the NEF returns an appropriate error message to the AF or NF.</w:t>
      </w:r>
    </w:p>
    <w:p w:rsidR="00AE723A" w:rsidRPr="001216A7" w:rsidRDefault="00AE723A" w:rsidP="00AE723A">
      <w:pPr>
        <w:pStyle w:val="B1"/>
      </w:pPr>
      <w:r w:rsidRPr="001216A7">
        <w:t>9.</w:t>
      </w:r>
      <w:r w:rsidRPr="001216A7">
        <w:tab/>
        <w:t xml:space="preserve">The NEF invokes </w:t>
      </w:r>
      <w:proofErr w:type="gramStart"/>
      <w:r w:rsidRPr="001216A7">
        <w:t>an</w:t>
      </w:r>
      <w:proofErr w:type="gramEnd"/>
      <w:r w:rsidRPr="001216A7">
        <w:t xml:space="preserve"> </w:t>
      </w:r>
      <w:proofErr w:type="spellStart"/>
      <w:r w:rsidRPr="001216A7">
        <w:t>Namf_EventExposure</w:t>
      </w:r>
      <w:proofErr w:type="spellEnd"/>
      <w:r w:rsidRPr="001216A7">
        <w:t xml:space="preserve"> Subscribe service operation towards the serving AMF for the target UE and indicates whether a one-time UE location is requested or multiple UE locations for some triggering event and includes information on location accuracy (e.g. cell ID or TA granularity). If the NEF has no direct access to AMF or is configured to use UDM for the AMF event exposure, procedure in clause 6.5.2 is used instead.</w:t>
      </w:r>
    </w:p>
    <w:p w:rsidR="00AE723A" w:rsidRPr="001216A7" w:rsidRDefault="00AE723A" w:rsidP="00AE723A">
      <w:pPr>
        <w:pStyle w:val="B1"/>
      </w:pPr>
      <w:r w:rsidRPr="001216A7">
        <w:t>10.</w:t>
      </w:r>
      <w:r w:rsidRPr="001216A7">
        <w:tab/>
        <w:t>The AMF acknowledges the request in step 9.</w:t>
      </w:r>
    </w:p>
    <w:p w:rsidR="00AE723A" w:rsidRPr="001216A7" w:rsidRDefault="00AE723A" w:rsidP="00AE723A">
      <w:pPr>
        <w:pStyle w:val="B1"/>
      </w:pPr>
      <w:r w:rsidRPr="001216A7">
        <w:lastRenderedPageBreak/>
        <w:t>11.</w:t>
      </w:r>
      <w:r w:rsidRPr="001216A7">
        <w:tab/>
        <w:t>If the UE is currently reachable and in CM-IDLE state and if location is requested in step 9 with a cell ID accuracy, the AMF perform a network triggered service request as described in TS</w:t>
      </w:r>
      <w:r>
        <w:t> </w:t>
      </w:r>
      <w:r w:rsidRPr="001216A7">
        <w:t>23.502</w:t>
      </w:r>
      <w:r>
        <w:t> </w:t>
      </w:r>
      <w:r w:rsidRPr="001216A7">
        <w:t>[19] to place the UE in CM-CONNECTED state.</w:t>
      </w:r>
    </w:p>
    <w:p w:rsidR="00AE723A" w:rsidRPr="001216A7" w:rsidRDefault="00AE723A" w:rsidP="00AE723A">
      <w:pPr>
        <w:pStyle w:val="B1"/>
      </w:pPr>
      <w:r w:rsidRPr="001216A7">
        <w:t>12.</w:t>
      </w:r>
      <w:r w:rsidRPr="001216A7">
        <w:tab/>
        <w:t>If an immediate location is requested in step 9 which the AMF can support based on AMF knowledge of the current or last known serving cell or serving TA for the UE, the AMF uses this information. Otherwise, the AMF invokes the NG-RAN location reporting procedure defined in clause 4.10 of TS</w:t>
      </w:r>
      <w:r>
        <w:t> </w:t>
      </w:r>
      <w:r w:rsidRPr="001216A7">
        <w:t>23.502</w:t>
      </w:r>
      <w:r>
        <w:t> </w:t>
      </w:r>
      <w:r w:rsidRPr="001216A7">
        <w:t>[19] to obtain a single location or multiple UE locations according to the request in step 9. The AMF may convert any location that was obtained in the form of a cell ID or TAI into geographical information based on TS</w:t>
      </w:r>
      <w:r>
        <w:t> </w:t>
      </w:r>
      <w:r w:rsidRPr="001216A7">
        <w:t>23.032</w:t>
      </w:r>
      <w:r>
        <w:t> </w:t>
      </w:r>
      <w:r w:rsidRPr="001216A7">
        <w:t>[8] and as defined in TS</w:t>
      </w:r>
      <w:r>
        <w:t> </w:t>
      </w:r>
      <w:r w:rsidRPr="001216A7">
        <w:t>29.518</w:t>
      </w:r>
      <w:r>
        <w:t> </w:t>
      </w:r>
      <w:r w:rsidRPr="001216A7">
        <w:t>[16] clause 6.2.6.2.5 and TS</w:t>
      </w:r>
      <w:r>
        <w:t> </w:t>
      </w:r>
      <w:r w:rsidRPr="001216A7">
        <w:t>29.571</w:t>
      </w:r>
      <w:r>
        <w:t> </w:t>
      </w:r>
      <w:r w:rsidRPr="001216A7">
        <w:t>[33]</w:t>
      </w:r>
      <w:r>
        <w:t>,</w:t>
      </w:r>
      <w:r w:rsidRPr="001216A7">
        <w:t xml:space="preserve"> clauses 5.4.4.7, 5.4.4.8 and 5.4.4.9 before proceeding to step 13.</w:t>
      </w:r>
    </w:p>
    <w:p w:rsidR="00AE723A" w:rsidRPr="001216A7" w:rsidRDefault="00AE723A" w:rsidP="00AE723A">
      <w:pPr>
        <w:pStyle w:val="B1"/>
      </w:pPr>
      <w:r w:rsidRPr="001216A7">
        <w:t>13.</w:t>
      </w:r>
      <w:r w:rsidRPr="001216A7">
        <w:tab/>
        <w:t xml:space="preserve">The AMF invokes the </w:t>
      </w:r>
      <w:proofErr w:type="spellStart"/>
      <w:r w:rsidRPr="001216A7">
        <w:t>Namf_EventExposure</w:t>
      </w:r>
      <w:proofErr w:type="spellEnd"/>
      <w:r w:rsidRPr="001216A7">
        <w:t xml:space="preserve"> Notify service operation towards the NEF to provide the current or last known UE location as obtained at step 12.</w:t>
      </w:r>
    </w:p>
    <w:p w:rsidR="00AE723A" w:rsidRPr="001216A7" w:rsidRDefault="00AE723A" w:rsidP="00AE723A">
      <w:pPr>
        <w:pStyle w:val="B1"/>
        <w:rPr>
          <w:rFonts w:eastAsia="宋体"/>
          <w:lang w:eastAsia="zh-CN"/>
        </w:rPr>
      </w:pPr>
      <w:r w:rsidRPr="001216A7">
        <w:t>14.</w:t>
      </w:r>
      <w:r w:rsidRPr="001216A7">
        <w:tab/>
        <w:t xml:space="preserve">If the AMF invokes the NG-RAN location reporting procedure in step 12 to obtain multiple UE locations and receives multiple location reports from NG-RAN as part of step 12, the AMF invokes one or more additional </w:t>
      </w:r>
      <w:proofErr w:type="spellStart"/>
      <w:r w:rsidRPr="001216A7">
        <w:t>Namf_EventExposure</w:t>
      </w:r>
      <w:proofErr w:type="spellEnd"/>
      <w:r w:rsidRPr="001216A7">
        <w:t xml:space="preserve"> Notify service operations towards the NEF to provide each additional UE location provided by NG-RAN. The AMF may convert each additional UE location in the form of a cell ID or TAI into geographical information as in step 12.</w:t>
      </w:r>
    </w:p>
    <w:p w:rsidR="00AE723A" w:rsidRPr="001216A7" w:rsidRDefault="00AE723A" w:rsidP="00AE723A">
      <w:pPr>
        <w:pStyle w:val="NO"/>
        <w:rPr>
          <w:rFonts w:eastAsia="宋体"/>
          <w:lang w:eastAsia="zh-CN"/>
        </w:rPr>
      </w:pPr>
      <w:r w:rsidRPr="001216A7">
        <w:rPr>
          <w:rFonts w:eastAsia="宋体"/>
          <w:lang w:eastAsia="zh-CN"/>
        </w:rPr>
        <w:t>NOTE 3:</w:t>
      </w:r>
      <w:r w:rsidRPr="001216A7">
        <w:rPr>
          <w:rFonts w:eastAsia="宋体"/>
          <w:lang w:eastAsia="zh-CN"/>
        </w:rPr>
        <w:tab/>
        <w:t>AMF conversion of a UE location in the form of a cell ID or TAI into geographical information in step 12 and step 14 can be PLMN operator dependent. However, it is expected that AMF conversion will normally be needed for a roaming UE to avoid VPLMN cell ID and TAI configuration in the HPLMN NEF.</w:t>
      </w:r>
    </w:p>
    <w:p w:rsidR="00AE723A" w:rsidRPr="001216A7" w:rsidRDefault="00AE723A" w:rsidP="00AE723A">
      <w:pPr>
        <w:pStyle w:val="B1"/>
        <w:rPr>
          <w:lang w:val="en-US" w:eastAsia="zh-CN"/>
        </w:rPr>
      </w:pPr>
      <w:r w:rsidRPr="001216A7">
        <w:rPr>
          <w:lang w:val="en-US" w:eastAsia="zh-CN"/>
        </w:rPr>
        <w:t>15.</w:t>
      </w:r>
      <w:r w:rsidRPr="001216A7">
        <w:rPr>
          <w:lang w:val="en-US" w:eastAsia="zh-CN"/>
        </w:rPr>
        <w:tab/>
        <w:t xml:space="preserve">In the case of LDR, the NEF may itself initiate the </w:t>
      </w:r>
      <w:proofErr w:type="spellStart"/>
      <w:r w:rsidRPr="001216A7">
        <w:rPr>
          <w:lang w:val="en-US" w:eastAsia="zh-CN"/>
        </w:rPr>
        <w:t>Namf_EventExposure</w:t>
      </w:r>
      <w:proofErr w:type="spellEnd"/>
      <w:r w:rsidRPr="001216A7">
        <w:rPr>
          <w:lang w:val="en-US" w:eastAsia="zh-CN"/>
        </w:rPr>
        <w:t xml:space="preserve"> Unsubscribe service operation, e.g. if when the UE's privacy setting stored in the UDM was changed. For every outstanding Deferred Location Request against that UE, the NEF shall perform a new privacy check based on the updated privacy setting stored in the UDM. If the privacy check passes, i.e. the LCS Client is still allowed to position the target UE, the handling of the outstanding Deferred Location Request should be continued. Otherwise, if the privacy check does not pass, i.e. the Location estimate of the target UE is not allowed to be provided to the LCS Client, the NEF shall initiate a cancellation. Then AMF then releases all resources for the LDR request, and NEF shall send a notification of cancellation of LDR request to consumer AF or NF in the step 17a, 17b.</w:t>
      </w:r>
    </w:p>
    <w:p w:rsidR="00AE723A" w:rsidRPr="001216A7" w:rsidRDefault="00AE723A" w:rsidP="00AE723A">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w:t>
      </w:r>
      <w:r>
        <w:rPr>
          <w:lang w:val="en-US" w:eastAsia="zh-CN"/>
        </w:rPr>
        <w:t xml:space="preserve"> AF (step 15a) or NF (step 15b). </w:t>
      </w:r>
      <w:ins w:id="5" w:author="yangmingyue (D)" w:date="2019-05-29T12:07:00Z">
        <w:r w:rsidRPr="00AE723A">
          <w:rPr>
            <w:lang w:val="en-US"/>
          </w:rPr>
          <w:t xml:space="preserve">If LCS service request is LDR type, LDR reference </w:t>
        </w:r>
      </w:ins>
      <w:ins w:id="6" w:author="yangmingyue (D)" w:date="2019-05-30T10:16:00Z">
        <w:r w:rsidRPr="00AE723A">
          <w:rPr>
            <w:lang w:val="en-US"/>
          </w:rPr>
          <w:t>number</w:t>
        </w:r>
      </w:ins>
      <w:ins w:id="7" w:author="yangmingyue (D)" w:date="2019-05-29T12:07:00Z">
        <w:r w:rsidRPr="00AE723A">
          <w:rPr>
            <w:lang w:val="en-US"/>
          </w:rPr>
          <w:t xml:space="preserve"> will be included in response message, and </w:t>
        </w:r>
        <w:proofErr w:type="gramStart"/>
        <w:r w:rsidRPr="00AE723A">
          <w:rPr>
            <w:lang w:val="en-US"/>
          </w:rPr>
          <w:t>H(</w:t>
        </w:r>
        <w:proofErr w:type="gramEnd"/>
        <w:r w:rsidRPr="00AE723A">
          <w:rPr>
            <w:lang w:val="en-US"/>
          </w:rPr>
          <w:t>V)-LMF may store the LDR request information at H(V)-UDR.</w:t>
        </w:r>
      </w:ins>
    </w:p>
    <w:p w:rsidR="00AE723A" w:rsidRPr="001216A7" w:rsidRDefault="00AE723A" w:rsidP="00AE723A">
      <w:pPr>
        <w:pStyle w:val="B1"/>
        <w:rPr>
          <w:lang w:val="en-US" w:eastAsia="zh-CN"/>
        </w:rPr>
      </w:pPr>
      <w:r w:rsidRPr="001216A7">
        <w:rPr>
          <w:lang w:val="en-US" w:eastAsia="zh-CN"/>
        </w:rPr>
        <w:t>17a, 17b.</w:t>
      </w:r>
      <w:r w:rsidRPr="001216A7">
        <w:rPr>
          <w:lang w:val="en-US" w:eastAsia="zh-CN"/>
        </w:rPr>
        <w:tab/>
        <w:t>If one or more additional location reports are received at step 6 or step 14, the NEF returns one or more additional locations to the external AF (step 16a) or NF (step 16b). If step 15 occurs, a notification of cancellation of LDR request shall be sent to the consumer AF (step 17a) or consumer NF (step 17b).</w:t>
      </w:r>
    </w:p>
    <w:p w:rsidR="00AE723A" w:rsidRPr="001216A7" w:rsidRDefault="00AE723A" w:rsidP="00AE723A">
      <w:pPr>
        <w:pStyle w:val="NO"/>
        <w:rPr>
          <w:rFonts w:eastAsia="宋体"/>
          <w:lang w:eastAsia="zh-CN"/>
        </w:rPr>
      </w:pPr>
      <w:r w:rsidRPr="001216A7">
        <w:rPr>
          <w:rFonts w:eastAsia="宋体"/>
          <w:lang w:eastAsia="zh-CN"/>
        </w:rPr>
        <w:t>NOTE 4:</w:t>
      </w:r>
      <w:r w:rsidRPr="001216A7">
        <w:rPr>
          <w:rFonts w:eastAsia="宋体"/>
          <w:lang w:eastAsia="zh-CN"/>
        </w:rPr>
        <w:tab/>
        <w:t>As part of step 16 and step 17, the NEF converts any UE location received in the form of a cell ID or TAI into geographical information prior to sending the location to a consumer AF or NF.</w:t>
      </w:r>
    </w:p>
    <w:p w:rsidR="006A7F8A" w:rsidRDefault="006A7F8A" w:rsidP="006A7F8A">
      <w:pPr>
        <w:pBdr>
          <w:top w:val="single" w:sz="4" w:space="1" w:color="auto"/>
          <w:left w:val="single" w:sz="4" w:space="4" w:color="auto"/>
          <w:bottom w:val="single" w:sz="4" w:space="1" w:color="auto"/>
          <w:right w:val="single" w:sz="4" w:space="4" w:color="auto"/>
        </w:pBdr>
        <w:jc w:val="center"/>
        <w:rPr>
          <w:ins w:id="8" w:author="yangmingyue (D)" w:date="2019-05-29T12:08:00Z"/>
          <w:color w:val="FF0000"/>
          <w:lang w:eastAsia="zh-CN"/>
        </w:rPr>
      </w:pPr>
      <w:ins w:id="9" w:author="yangmingyue (D)" w:date="2019-05-29T12:08:00Z">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ins>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683" w:rsidRDefault="000B7683">
      <w:r>
        <w:separator/>
      </w:r>
    </w:p>
  </w:endnote>
  <w:endnote w:type="continuationSeparator" w:id="0">
    <w:p w:rsidR="000B7683" w:rsidRDefault="000B7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683" w:rsidRDefault="000B7683">
      <w:r>
        <w:separator/>
      </w:r>
    </w:p>
  </w:footnote>
  <w:footnote w:type="continuationSeparator" w:id="0">
    <w:p w:rsidR="000B7683" w:rsidRDefault="000B76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mingyue (D)">
    <w15:presenceInfo w15:providerId="AD" w15:userId="S-1-5-21-147214757-305610072-1517763936-5878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683"/>
    <w:rsid w:val="000B7FED"/>
    <w:rsid w:val="000C038A"/>
    <w:rsid w:val="000C6598"/>
    <w:rsid w:val="00145D43"/>
    <w:rsid w:val="00192C46"/>
    <w:rsid w:val="001A08B3"/>
    <w:rsid w:val="001A7B60"/>
    <w:rsid w:val="001B094D"/>
    <w:rsid w:val="001B52F0"/>
    <w:rsid w:val="001B7A65"/>
    <w:rsid w:val="001E41F3"/>
    <w:rsid w:val="0026004D"/>
    <w:rsid w:val="002640DD"/>
    <w:rsid w:val="00275D12"/>
    <w:rsid w:val="00284FEB"/>
    <w:rsid w:val="002860C4"/>
    <w:rsid w:val="002A096A"/>
    <w:rsid w:val="002B5741"/>
    <w:rsid w:val="002C1E2C"/>
    <w:rsid w:val="00305409"/>
    <w:rsid w:val="00351AD9"/>
    <w:rsid w:val="003609EF"/>
    <w:rsid w:val="0036231A"/>
    <w:rsid w:val="00374DD4"/>
    <w:rsid w:val="00385ABF"/>
    <w:rsid w:val="003A5419"/>
    <w:rsid w:val="003D7546"/>
    <w:rsid w:val="003E1A36"/>
    <w:rsid w:val="00406538"/>
    <w:rsid w:val="00410371"/>
    <w:rsid w:val="004242F1"/>
    <w:rsid w:val="004B75B7"/>
    <w:rsid w:val="004C2765"/>
    <w:rsid w:val="004D6B4D"/>
    <w:rsid w:val="0051580D"/>
    <w:rsid w:val="00547111"/>
    <w:rsid w:val="00571746"/>
    <w:rsid w:val="00592D74"/>
    <w:rsid w:val="005B1D14"/>
    <w:rsid w:val="005E2C44"/>
    <w:rsid w:val="00621188"/>
    <w:rsid w:val="006257ED"/>
    <w:rsid w:val="00626A70"/>
    <w:rsid w:val="00677A67"/>
    <w:rsid w:val="00695808"/>
    <w:rsid w:val="006A5397"/>
    <w:rsid w:val="006A7F8A"/>
    <w:rsid w:val="006B46FB"/>
    <w:rsid w:val="006E21FB"/>
    <w:rsid w:val="0075029D"/>
    <w:rsid w:val="00782FEA"/>
    <w:rsid w:val="00792342"/>
    <w:rsid w:val="007977A8"/>
    <w:rsid w:val="007B512A"/>
    <w:rsid w:val="007C2097"/>
    <w:rsid w:val="007D6A07"/>
    <w:rsid w:val="007E1F6A"/>
    <w:rsid w:val="007F7259"/>
    <w:rsid w:val="008040A8"/>
    <w:rsid w:val="008279FA"/>
    <w:rsid w:val="008555C7"/>
    <w:rsid w:val="008626E7"/>
    <w:rsid w:val="00870EE7"/>
    <w:rsid w:val="00892E61"/>
    <w:rsid w:val="008A45A6"/>
    <w:rsid w:val="008F686C"/>
    <w:rsid w:val="009148DE"/>
    <w:rsid w:val="0097367B"/>
    <w:rsid w:val="009777D9"/>
    <w:rsid w:val="00991B88"/>
    <w:rsid w:val="009A5753"/>
    <w:rsid w:val="009A579D"/>
    <w:rsid w:val="009E3297"/>
    <w:rsid w:val="009F734F"/>
    <w:rsid w:val="00A246B6"/>
    <w:rsid w:val="00A47E70"/>
    <w:rsid w:val="00A50CF0"/>
    <w:rsid w:val="00A7671C"/>
    <w:rsid w:val="00AA2CBC"/>
    <w:rsid w:val="00AC5820"/>
    <w:rsid w:val="00AD1CD8"/>
    <w:rsid w:val="00AD53A0"/>
    <w:rsid w:val="00AE723A"/>
    <w:rsid w:val="00B258BB"/>
    <w:rsid w:val="00B67B97"/>
    <w:rsid w:val="00B82104"/>
    <w:rsid w:val="00B96332"/>
    <w:rsid w:val="00B968C8"/>
    <w:rsid w:val="00BA3EC5"/>
    <w:rsid w:val="00BA51D9"/>
    <w:rsid w:val="00BA6244"/>
    <w:rsid w:val="00BB5DFC"/>
    <w:rsid w:val="00BD279D"/>
    <w:rsid w:val="00BD6BB8"/>
    <w:rsid w:val="00C66BA2"/>
    <w:rsid w:val="00C95985"/>
    <w:rsid w:val="00CC5026"/>
    <w:rsid w:val="00CC68D0"/>
    <w:rsid w:val="00D03F9A"/>
    <w:rsid w:val="00D06D51"/>
    <w:rsid w:val="00D24991"/>
    <w:rsid w:val="00D253D3"/>
    <w:rsid w:val="00D50255"/>
    <w:rsid w:val="00D60BDC"/>
    <w:rsid w:val="00DE34CF"/>
    <w:rsid w:val="00DF74EE"/>
    <w:rsid w:val="00E13F3D"/>
    <w:rsid w:val="00E34898"/>
    <w:rsid w:val="00E7258E"/>
    <w:rsid w:val="00E816A8"/>
    <w:rsid w:val="00E82A56"/>
    <w:rsid w:val="00EA3B77"/>
    <w:rsid w:val="00EB09B7"/>
    <w:rsid w:val="00ED30FF"/>
    <w:rsid w:val="00EE7D7C"/>
    <w:rsid w:val="00F25D98"/>
    <w:rsid w:val="00F300FB"/>
    <w:rsid w:val="00F51053"/>
    <w:rsid w:val="00F56CB7"/>
    <w:rsid w:val="00FB6386"/>
    <w:rsid w:val="00FC5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F74EE"/>
    <w:rPr>
      <w:rFonts w:ascii="Times New Roman" w:hAnsi="Times New Roman"/>
      <w:lang w:val="en-GB" w:eastAsia="en-US"/>
    </w:rPr>
  </w:style>
  <w:style w:type="character" w:customStyle="1" w:styleId="TFChar">
    <w:name w:val="TF Char"/>
    <w:link w:val="TF"/>
    <w:rsid w:val="00DF74EE"/>
    <w:rPr>
      <w:rFonts w:ascii="Arial" w:hAnsi="Arial"/>
      <w:b/>
      <w:lang w:val="en-GB" w:eastAsia="en-US"/>
    </w:rPr>
  </w:style>
  <w:style w:type="character" w:customStyle="1" w:styleId="NOZchn">
    <w:name w:val="NO Zchn"/>
    <w:link w:val="NO"/>
    <w:rsid w:val="003D7546"/>
    <w:rPr>
      <w:rFonts w:ascii="Times New Roman" w:hAnsi="Times New Roman"/>
      <w:lang w:val="en-GB" w:eastAsia="en-US"/>
    </w:rPr>
  </w:style>
  <w:style w:type="character" w:customStyle="1" w:styleId="EditorsNoteChar">
    <w:name w:val="Editor's Note Char"/>
    <w:link w:val="EditorsNote"/>
    <w:rsid w:val="003D7546"/>
    <w:rPr>
      <w:rFonts w:ascii="Times New Roman" w:hAnsi="Times New Roman"/>
      <w:color w:val="FF0000"/>
      <w:lang w:val="en-GB" w:eastAsia="en-US"/>
    </w:rPr>
  </w:style>
  <w:style w:type="character" w:customStyle="1" w:styleId="THChar">
    <w:name w:val="TH Char"/>
    <w:link w:val="TH"/>
    <w:rsid w:val="003D754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32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38CD6-C8A5-439E-A3F9-C7B65A4E7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4</Pages>
  <Words>1667</Words>
  <Characters>9504</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0614</cp:lastModifiedBy>
  <cp:revision>15</cp:revision>
  <cp:lastPrinted>1899-12-31T23:00:00Z</cp:lastPrinted>
  <dcterms:created xsi:type="dcterms:W3CDTF">2019-01-08T02:15:00Z</dcterms:created>
  <dcterms:modified xsi:type="dcterms:W3CDTF">2019-06-18T14:15:00Z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(3)5KGD6DJZynZ97eFoyqO6o2O0USo0ajPcEJmr4GQYx09WjpnVuLKlekKquIiRrWwTOlMYAL7P
igIJR+3Mlp+Uby6TOrr0kD/ZifD9XqkUNQc98RwONEBA51+V0fucPIv8+sYqDQxCMD9TV1E+
lGUXwc4xF8W9qeS+wxoFRIH/DIuaTZm45Oa6KJAaAQ0cY8zpUCI5gKFt32AeO+CG0nO8g1z6
0wMqzC9f41fqluXPof</vt:lpwstr>
  </property>
  <property fmtid="{D5CDD505-2E9C-101B-9397-08002B2CF9AE}" pid="22" name="_2015_ms_pID_7253431">
    <vt:lpwstr>EQ3ladneUYyazf6ZLm20h6nLzeyr10SydlF6+zOflrQhNRmxg3UYC1
0FxlFhZdkfDKnf485+Ubu/H+2hE7kUp1BjoJi6I6KfhsPo63FdCDDyirL4WIHXZZ3B97vPVs
+AKy1ppT+rN/vBqgjHuPOb20QtYXlESvI4OCIoFy4LKubmk5hvPpsDw5xs+DFeH/7Jh3PfRX
HAB/J+o2VpQqecdgW1TIIkhC4CBuT2xCxrhd</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1560844588</vt:lpwstr>
  </property>
</Properties>
</file>